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EF" w:rsidRDefault="009549EF" w:rsidP="00431154">
      <w:pPr>
        <w:pStyle w:val="NoSpacing"/>
      </w:pPr>
      <w:r w:rsidRPr="008978B2">
        <w:t xml:space="preserve">Okulun Adı      </w:t>
      </w:r>
      <w:r>
        <w:t xml:space="preserve">   </w:t>
      </w:r>
      <w:r w:rsidRPr="008978B2">
        <w:t xml:space="preserve"> : </w:t>
      </w:r>
    </w:p>
    <w:p w:rsidR="009549EF" w:rsidRPr="008978B2" w:rsidRDefault="009549EF" w:rsidP="00431154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Tarih                : </w:t>
      </w:r>
      <w:r>
        <w:rPr>
          <w:rFonts w:ascii="Comic Sans MS" w:hAnsi="Comic Sans MS"/>
          <w:b/>
          <w:sz w:val="20"/>
          <w:szCs w:val="20"/>
        </w:rPr>
        <w:t xml:space="preserve"> 29.12.2016</w:t>
      </w:r>
    </w:p>
    <w:p w:rsidR="009549EF" w:rsidRPr="008978B2" w:rsidRDefault="009549EF" w:rsidP="00431154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9549EF" w:rsidRPr="008978B2" w:rsidRDefault="009549EF" w:rsidP="00431154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9549EF" w:rsidRPr="008978B2" w:rsidRDefault="009549EF" w:rsidP="00431154">
      <w:pPr>
        <w:pStyle w:val="NoSpacing"/>
        <w:rPr>
          <w:rFonts w:ascii="Comic Sans MS" w:hAnsi="Comic Sans MS"/>
          <w:sz w:val="20"/>
          <w:szCs w:val="20"/>
        </w:rPr>
      </w:pPr>
    </w:p>
    <w:p w:rsidR="009549EF" w:rsidRPr="008978B2" w:rsidRDefault="009549EF" w:rsidP="001D36C0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9549EF" w:rsidRDefault="009549EF" w:rsidP="00A108C6">
      <w:pPr>
        <w:pStyle w:val="NoSpacing"/>
        <w:jc w:val="both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549EF" w:rsidRDefault="009549EF" w:rsidP="00B32639">
      <w:pPr>
        <w:pStyle w:val="NoSpacing"/>
        <w:jc w:val="both"/>
        <w:rPr>
          <w:rFonts w:ascii="Comic Sans MS" w:hAnsi="Comic Sans MS" w:cs="Calibri"/>
          <w:sz w:val="20"/>
          <w:szCs w:val="20"/>
        </w:rPr>
      </w:pPr>
      <w:r w:rsidRPr="000E684E">
        <w:rPr>
          <w:rFonts w:ascii="Comic Sans MS" w:hAnsi="Comic Sans MS" w:cs="Calibri"/>
          <w:sz w:val="20"/>
          <w:szCs w:val="20"/>
        </w:rPr>
        <w:t>Öğretmen güler yüzle çocukları karşılar ve “günaydın” der.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0E684E">
        <w:rPr>
          <w:rFonts w:ascii="Comic Sans MS" w:hAnsi="Comic Sans MS" w:cs="Calibri"/>
          <w:sz w:val="20"/>
          <w:szCs w:val="20"/>
        </w:rPr>
        <w:t>Çocu</w:t>
      </w:r>
      <w:r>
        <w:rPr>
          <w:rFonts w:ascii="Comic Sans MS" w:hAnsi="Comic Sans MS" w:cs="Calibri"/>
          <w:sz w:val="20"/>
          <w:szCs w:val="20"/>
        </w:rPr>
        <w:t>klar istekleri doğrultusunda merkezlere</w:t>
      </w:r>
      <w:r w:rsidRPr="000E684E">
        <w:rPr>
          <w:rFonts w:ascii="Comic Sans MS" w:hAnsi="Comic Sans MS" w:cs="Calibri"/>
          <w:sz w:val="20"/>
          <w:szCs w:val="20"/>
        </w:rPr>
        <w:t xml:space="preserve"> yönlendirilirler.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0E684E">
        <w:rPr>
          <w:rFonts w:ascii="Comic Sans MS" w:hAnsi="Comic Sans MS" w:cs="Calibri"/>
          <w:sz w:val="20"/>
          <w:szCs w:val="20"/>
        </w:rPr>
        <w:t>Farkındalık yaratmak için öğretmen sın</w:t>
      </w:r>
      <w:r>
        <w:rPr>
          <w:rFonts w:ascii="Comic Sans MS" w:hAnsi="Comic Sans MS" w:cs="Calibri"/>
          <w:sz w:val="20"/>
          <w:szCs w:val="20"/>
        </w:rPr>
        <w:t>ıfın duvarına çeşitli takvimler asar. Sınıfın uygun bir köşesi ise Kapadokya-peribacaları resimleri ile donatılır.</w:t>
      </w:r>
    </w:p>
    <w:p w:rsidR="009549EF" w:rsidRPr="000E684E" w:rsidRDefault="009549EF" w:rsidP="00B32639">
      <w:pPr>
        <w:pStyle w:val="NoSpacing"/>
        <w:jc w:val="both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Z</w:t>
      </w:r>
      <w:r w:rsidRPr="000E684E">
        <w:rPr>
          <w:rFonts w:ascii="Comic Sans MS" w:hAnsi="Comic Sans MS" w:cs="Calibri"/>
          <w:sz w:val="20"/>
          <w:szCs w:val="20"/>
        </w:rPr>
        <w:t>aman zaman çocukların oyunl</w:t>
      </w:r>
      <w:r>
        <w:rPr>
          <w:rFonts w:ascii="Comic Sans MS" w:hAnsi="Comic Sans MS" w:cs="Calibri"/>
          <w:sz w:val="20"/>
          <w:szCs w:val="20"/>
        </w:rPr>
        <w:t>arına dahil olarak gözlem yapar. K</w:t>
      </w:r>
      <w:r w:rsidRPr="009269FC">
        <w:rPr>
          <w:rFonts w:ascii="Comic Sans MS" w:hAnsi="Comic Sans MS"/>
          <w:sz w:val="20"/>
          <w:szCs w:val="20"/>
        </w:rPr>
        <w:t>ararsız olanlara</w:t>
      </w:r>
      <w:r w:rsidRPr="008978B2">
        <w:rPr>
          <w:rFonts w:ascii="Comic Sans MS" w:hAnsi="Comic Sans MS"/>
          <w:sz w:val="20"/>
          <w:szCs w:val="20"/>
        </w:rPr>
        <w:t xml:space="preserve"> rehberlik edilir. Öğrenme merkezini seçen çocuk ilgisi doğrultusunda etkinliğini sürdürür.</w:t>
      </w:r>
    </w:p>
    <w:p w:rsidR="009549EF" w:rsidRPr="008978B2" w:rsidRDefault="009549E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549EF" w:rsidRPr="008978B2" w:rsidRDefault="009549E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9549EF" w:rsidRPr="008978B2" w:rsidRDefault="009549EF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9549EF" w:rsidRPr="008978B2" w:rsidRDefault="009549E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9549EF" w:rsidRPr="008978B2" w:rsidRDefault="009549EF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9549EF" w:rsidRPr="008978B2" w:rsidRDefault="009549E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549EF" w:rsidRDefault="009549EF" w:rsidP="00077BA6">
      <w:pPr>
        <w:pStyle w:val="NoSpacing"/>
        <w:tabs>
          <w:tab w:val="left" w:pos="311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‘</w:t>
      </w:r>
      <w:r>
        <w:rPr>
          <w:rFonts w:ascii="Comic Sans MS" w:hAnsi="Comic Sans MS"/>
          <w:b/>
          <w:sz w:val="20"/>
          <w:szCs w:val="20"/>
        </w:rPr>
        <w:t xml:space="preserve">’ </w:t>
      </w:r>
      <w:r>
        <w:rPr>
          <w:rFonts w:ascii="Comic Sans MS" w:hAnsi="Comic Sans MS"/>
          <w:sz w:val="20"/>
          <w:szCs w:val="20"/>
        </w:rPr>
        <w:t xml:space="preserve">TAKVİM HAZIRLIYORUZ ” isimli bütünleştirilmiş Türkçe- Sanat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9549EF" w:rsidRPr="008978B2" w:rsidRDefault="009549E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549EF" w:rsidRPr="008978B2" w:rsidRDefault="009549E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9549EF" w:rsidRPr="008978B2" w:rsidRDefault="009549E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9549EF" w:rsidRPr="008978B2" w:rsidRDefault="009549E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9549EF" w:rsidRPr="008978B2" w:rsidRDefault="009549EF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9549EF" w:rsidRPr="008978B2" w:rsidRDefault="009549E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9549EF" w:rsidRPr="008978B2" w:rsidRDefault="009549EF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9549EF" w:rsidRDefault="009549E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549EF" w:rsidRDefault="009549E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549EF" w:rsidRPr="008978B2" w:rsidRDefault="009549EF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549EF" w:rsidRDefault="009549EF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9549EF" w:rsidRPr="00803139" w:rsidRDefault="009549EF" w:rsidP="00803139"/>
    <w:p w:rsidR="009549EF" w:rsidRDefault="009549EF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9549EF" w:rsidRDefault="009549EF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9549EF" w:rsidRPr="00845990" w:rsidRDefault="009549EF" w:rsidP="00AF4335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TAKVİM HAZIRLIYORUZ</w:t>
      </w:r>
    </w:p>
    <w:p w:rsidR="009549EF" w:rsidRPr="00436F22" w:rsidRDefault="009549EF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Etkinlik Türü      : </w:t>
      </w:r>
      <w:r>
        <w:rPr>
          <w:rFonts w:ascii="Comic Sans MS" w:hAnsi="Comic Sans MS"/>
          <w:bCs/>
          <w:sz w:val="20"/>
          <w:szCs w:val="20"/>
        </w:rPr>
        <w:t>Türkçe - Sanat Etkinliği (Bütünleştirilmiş- büyük grup e</w:t>
      </w:r>
      <w:r w:rsidRPr="00436F22">
        <w:rPr>
          <w:rFonts w:ascii="Comic Sans MS" w:hAnsi="Comic Sans MS"/>
          <w:bCs/>
          <w:sz w:val="20"/>
          <w:szCs w:val="20"/>
        </w:rPr>
        <w:t>tkinli</w:t>
      </w:r>
      <w:r>
        <w:rPr>
          <w:rFonts w:ascii="Comic Sans MS" w:hAnsi="Comic Sans MS"/>
          <w:bCs/>
          <w:sz w:val="20"/>
          <w:szCs w:val="20"/>
        </w:rPr>
        <w:t>ği</w:t>
      </w:r>
      <w:r w:rsidRPr="00436F22">
        <w:rPr>
          <w:rFonts w:ascii="Comic Sans MS" w:hAnsi="Comic Sans MS"/>
          <w:bCs/>
          <w:sz w:val="20"/>
          <w:szCs w:val="20"/>
        </w:rPr>
        <w:t>)</w:t>
      </w:r>
    </w:p>
    <w:p w:rsidR="009549EF" w:rsidRPr="00436F22" w:rsidRDefault="009549EF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</w:p>
    <w:p w:rsidR="009549EF" w:rsidRPr="00BB3A48" w:rsidRDefault="009549E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4pt;margin-top:3.8pt;width:306.75pt;height:318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">
            <v:textbox>
              <w:txbxContent>
                <w:p w:rsidR="009549EF" w:rsidRDefault="009549EF" w:rsidP="002F637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9549EF" w:rsidRPr="00217ACA" w:rsidRDefault="009549EF" w:rsidP="00217ACA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 GELİŞİMI</w:t>
                  </w:r>
                </w:p>
                <w:p w:rsidR="009549EF" w:rsidRPr="00217ACA" w:rsidRDefault="009549EF" w:rsidP="00217AC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36F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7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: Dinledikleri/izlediklerinin anlamını kavrar.</w:t>
                  </w:r>
                </w:p>
                <w:p w:rsidR="009549EF" w:rsidRPr="00217ACA" w:rsidRDefault="009549EF" w:rsidP="00217AC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Sözel yönergeleri yerine getirir. Dinledikleri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 xml:space="preserve">izlediklerini açıklar. Dinledikleri/izledikleri hakkında yorum yapar. </w:t>
                  </w:r>
                </w:p>
                <w:p w:rsidR="009549EF" w:rsidRPr="00217ACA" w:rsidRDefault="009549EF" w:rsidP="00217AC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36F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8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: Dinledikleri/izlediklerini çeşitli yollarla ifade eder.</w:t>
                  </w:r>
                </w:p>
                <w:p w:rsidR="009549EF" w:rsidRPr="00217ACA" w:rsidRDefault="009549EF" w:rsidP="00217AC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 xml:space="preserve">Dinledikleri/izledikleri ile ilgili sorular sorar. </w:t>
                  </w:r>
                </w:p>
                <w:p w:rsidR="009549EF" w:rsidRDefault="009549EF" w:rsidP="00217AC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Dinledikleri/izledikleri ile ilgili sorulara cevap verir.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Dinledikleri/iz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lediklerini başkalarına anlatır.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Dinledikleri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izlediklerini resim yoluyla sergiler.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Dinledikleri/izlediklerini müzik yoluyla sergiler.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Dinledikleri/izlediklerini drama yoluyla sergiler.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Dinledikleri/izlediklerini şiir yoluyla sergiler.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17ACA">
                    <w:rPr>
                      <w:rFonts w:ascii="Comic Sans MS" w:hAnsi="Comic Sans MS"/>
                      <w:sz w:val="20"/>
                      <w:szCs w:val="20"/>
                    </w:rPr>
                    <w:t>Dinledikleri/izlediklerini öykü yoluyla sergiler.</w:t>
                  </w:r>
                </w:p>
                <w:p w:rsidR="009549EF" w:rsidRPr="00F36844" w:rsidRDefault="009549EF" w:rsidP="00F36844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9549EF" w:rsidRPr="00F36844" w:rsidRDefault="009549EF" w:rsidP="00F3684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C36F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4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 xml:space="preserve">: Küçük kas kullanımı gerektiren hareketleri yapar. </w:t>
                  </w:r>
                </w:p>
                <w:p w:rsidR="009549EF" w:rsidRPr="00217ACA" w:rsidRDefault="009549EF" w:rsidP="00F3684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Nesneleri değişik malzemelerle bağlar.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Nesneleri yeni şekiller oluştur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acak biçimde bir araya getirir, m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alzemeleri keser. Malzemeleri yapıştırır.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Malzemeleri değişik şekillerde katlar.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Değişik malzemeler kullanarak resim yapar.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Nesneleri kopartır/yırtar. Kalemi doğru tutar.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Kalem kontrolünü sağlar.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Çizgileri istenilen nitelikte çizer.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19.9pt;margin-top:10.55pt;width:417.25pt;height:306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">
            <v:textbox>
              <w:txbxContent>
                <w:p w:rsidR="009549EF" w:rsidRDefault="009549EF" w:rsidP="00E823BB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823B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9549EF" w:rsidRPr="00F36844" w:rsidRDefault="009549EF" w:rsidP="00F3684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Bilmeceler sorulur,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çocukların cevabı kolay bulabilmesi için ipuçları verilir,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doğru cevabı söyleyenler alkışlanır.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  <w:p w:rsidR="009549EF" w:rsidRDefault="009549EF" w:rsidP="00F3684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</w:p>
                <w:p w:rsidR="009549EF" w:rsidRPr="00F36844" w:rsidRDefault="009549EF" w:rsidP="00F3684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Ayları, günleri gösterir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Kolda, masada, duvarda,</w:t>
                  </w:r>
                </w:p>
                <w:p w:rsidR="009549EF" w:rsidRPr="00F36844" w:rsidRDefault="009549EF" w:rsidP="00F3684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Hergün bir tane eksilir.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(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TAKVİM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)                 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Hiç durmadan çalışır,</w:t>
                  </w:r>
                </w:p>
                <w:p w:rsidR="009549EF" w:rsidRPr="00F36844" w:rsidRDefault="009549EF" w:rsidP="00F3684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Yağar yağar birikir,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Zaman ile yarışır.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(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SAAT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</w:p>
                <w:p w:rsidR="009549EF" w:rsidRPr="00F36844" w:rsidRDefault="009549EF" w:rsidP="00F3684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Yerlere serilir.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(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KAR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</w:p>
                <w:p w:rsidR="009549EF" w:rsidRPr="00F36844" w:rsidRDefault="009549EF" w:rsidP="00F3684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O gelince kar yağar,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Dolu yağar,</w:t>
                  </w:r>
                </w:p>
                <w:p w:rsidR="009549EF" w:rsidRDefault="009549EF" w:rsidP="00F3684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Çatılardan buzlar sarkar.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(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KIŞ MEVSİMİ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</w:p>
                <w:p w:rsidR="009549EF" w:rsidRDefault="009549EF" w:rsidP="00F3684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549EF" w:rsidRDefault="009549EF" w:rsidP="00B521D7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"</w:t>
                  </w:r>
                  <w:r w:rsidRPr="00B521D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takvim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" ne demek? Diye sorulur beyin fırtınası yapılır.</w:t>
                  </w:r>
                </w:p>
                <w:p w:rsidR="009549EF" w:rsidRDefault="009549EF" w:rsidP="00B521D7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‘’</w:t>
                  </w:r>
                  <w:r w:rsidRPr="00B521D7">
                    <w:rPr>
                      <w:rFonts w:ascii="Comic Sans MS" w:hAnsi="Comic Sans MS"/>
                      <w:sz w:val="20"/>
                      <w:szCs w:val="20"/>
                    </w:rPr>
                    <w:t>Zamanı yıllara, 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ylara ve günlere ayıran yöntem. </w:t>
                  </w:r>
                  <w:r w:rsidRPr="00B521D7">
                    <w:rPr>
                      <w:rFonts w:ascii="Comic Sans MS" w:hAnsi="Comic Sans MS"/>
                      <w:sz w:val="20"/>
                      <w:szCs w:val="20"/>
                    </w:rPr>
                    <w:t>Senenin günlerini gösteren cetveldir.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Takvimde yararlanılanlardan </w:t>
                  </w:r>
                  <w:r w:rsidRPr="00B521D7">
                    <w:rPr>
                      <w:rFonts w:ascii="Comic Sans MS" w:hAnsi="Comic Sans MS"/>
                      <w:sz w:val="20"/>
                      <w:szCs w:val="20"/>
                    </w:rPr>
                    <w:t xml:space="preserve"> birisi Ay,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diğeri ise Güneş’tir.</w:t>
                  </w:r>
                </w:p>
                <w:p w:rsidR="009549EF" w:rsidRDefault="009549EF" w:rsidP="00B521D7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549EF" w:rsidRPr="00B521D7" w:rsidRDefault="009549EF" w:rsidP="00B521D7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‘’Yılın sonuna çok yaklaştık takvimimizin günleri tükenmek üzere. Yeni yıla az kaldı bizler de kendimize yeni bir takvim yapalım ‘’ denir ve masalara geçilir.</w:t>
                  </w:r>
                </w:p>
                <w:p w:rsidR="009549EF" w:rsidRDefault="009549EF" w:rsidP="00F3684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Yeni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yıla ait takvim yapmak için artık materyaller,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>yapıştırıcı…….vs ma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salara bırakılır. Kartona aylar</w:t>
                  </w:r>
                  <w:r w:rsidRPr="00F36844">
                    <w:rPr>
                      <w:rFonts w:ascii="Comic Sans MS" w:hAnsi="Comic Sans MS"/>
                      <w:sz w:val="20"/>
                      <w:szCs w:val="20"/>
                    </w:rPr>
                    <w:t xml:space="preserve"> ve günleri gösteren yazılı kağıt yapıştırılır. Kalan kısımlar özgün bir şekilde süslenir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 özgün takvimler oluşturulur.</w:t>
                  </w:r>
                </w:p>
                <w:p w:rsidR="009549EF" w:rsidRDefault="009549EF" w:rsidP="00F3684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549EF" w:rsidRPr="00F36844" w:rsidRDefault="009549EF" w:rsidP="00F3684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549EF" w:rsidRPr="009402F1" w:rsidRDefault="009549EF" w:rsidP="009402F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549EF" w:rsidRPr="00BB3A48" w:rsidRDefault="009549E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9549EF" w:rsidRPr="00BB3A48" w:rsidRDefault="009549EF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4" o:spid="_x0000_s1028" type="#_x0000_t202" style="position:absolute;margin-left:330.4pt;margin-top:304.25pt;width:406.75pt;height:58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">
            <v:textbox>
              <w:txbxContent>
                <w:p w:rsidR="009549EF" w:rsidRPr="00EA64AE" w:rsidRDefault="009549EF" w:rsidP="00077BA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77BA6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Takvimler, peribacaları resimler ve maketleri</w:t>
                  </w:r>
                </w:p>
                <w:p w:rsidR="009549EF" w:rsidRPr="00EA64AE" w:rsidRDefault="009549EF" w:rsidP="00077BA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77BA6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:    </w:t>
                  </w:r>
                  <w:r w:rsidRPr="00EA64AE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Saat,zaman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,takvim</w:t>
                  </w:r>
                </w:p>
                <w:p w:rsidR="009549EF" w:rsidRDefault="009549EF" w:rsidP="00077BA6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077BA6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:</w:t>
                  </w:r>
                </w:p>
                <w:p w:rsidR="009549EF" w:rsidRPr="00EA64AE" w:rsidRDefault="009549EF" w:rsidP="00077BA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EA64AE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" o:spid="_x0000_s1029" type="#_x0000_t202" style="position:absolute;margin-left:-6.4pt;margin-top:315.5pt;width:312pt;height:56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">
            <v:textbox>
              <w:txbxContent>
                <w:p w:rsidR="009549EF" w:rsidRDefault="009549EF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;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  <w:p w:rsidR="009549EF" w:rsidRDefault="009549EF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549EF" w:rsidRPr="007706DB" w:rsidRDefault="009549EF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9549EF" w:rsidRPr="005F1A17" w:rsidRDefault="009549EF" w:rsidP="001D36C0">
      <w:pPr>
        <w:tabs>
          <w:tab w:val="left" w:pos="4200"/>
        </w:tabs>
      </w:pPr>
      <w:r>
        <w:rPr>
          <w:noProof/>
        </w:rPr>
        <w:pict>
          <v:shape id="Text Box 7" o:spid="_x0000_s1030" type="#_x0000_t202" style="position:absolute;margin-left:-10.1pt;margin-top:-47.25pt;width:275pt;height:4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">
            <v:textbox>
              <w:txbxContent>
                <w:p w:rsidR="009549EF" w:rsidRDefault="009549EF" w:rsidP="00A40EA4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: </w:t>
                  </w:r>
                </w:p>
              </w:txbxContent>
            </v:textbox>
          </v:shape>
        </w:pict>
      </w:r>
    </w:p>
    <w:p w:rsidR="009549EF" w:rsidRPr="00B32639" w:rsidRDefault="009549EF" w:rsidP="00B3263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3263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9549EF" w:rsidRPr="00B32639" w:rsidRDefault="009549EF" w:rsidP="00B3263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32639">
        <w:rPr>
          <w:rFonts w:ascii="Comic Sans MS" w:hAnsi="Comic Sans MS"/>
          <w:sz w:val="20"/>
          <w:szCs w:val="20"/>
        </w:rPr>
        <w:t>Takvim nedir?</w:t>
      </w:r>
    </w:p>
    <w:p w:rsidR="009549EF" w:rsidRPr="00B32639" w:rsidRDefault="009549EF" w:rsidP="00B3263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32639">
        <w:rPr>
          <w:rFonts w:ascii="Comic Sans MS" w:hAnsi="Comic Sans MS"/>
          <w:sz w:val="20"/>
          <w:szCs w:val="20"/>
        </w:rPr>
        <w:t>Takvimde neler bulunur?</w:t>
      </w:r>
    </w:p>
    <w:p w:rsidR="009549EF" w:rsidRPr="00B32639" w:rsidRDefault="009549EF" w:rsidP="00B3263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32639">
        <w:rPr>
          <w:rFonts w:ascii="Comic Sans MS" w:hAnsi="Comic Sans MS"/>
          <w:sz w:val="20"/>
          <w:szCs w:val="20"/>
        </w:rPr>
        <w:t>Biz neden yeni takvim yaptık?</w:t>
      </w:r>
    </w:p>
    <w:p w:rsidR="009549EF" w:rsidRPr="00B32639" w:rsidRDefault="009549EF" w:rsidP="00B3263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32639">
        <w:rPr>
          <w:rFonts w:ascii="Comic Sans MS" w:hAnsi="Comic Sans MS"/>
          <w:sz w:val="20"/>
          <w:szCs w:val="20"/>
        </w:rPr>
        <w:t>Peri bacaları nerededir?</w:t>
      </w:r>
    </w:p>
    <w:p w:rsidR="009549EF" w:rsidRPr="00B32639" w:rsidRDefault="009549EF" w:rsidP="00B3263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32639">
        <w:rPr>
          <w:rFonts w:ascii="Comic Sans MS" w:hAnsi="Comic Sans MS"/>
          <w:sz w:val="20"/>
          <w:szCs w:val="20"/>
        </w:rPr>
        <w:t>Peri bacaları nasıl oluşmuştur?</w:t>
      </w:r>
    </w:p>
    <w:p w:rsidR="009549EF" w:rsidRPr="00B32639" w:rsidRDefault="009549EF" w:rsidP="00B3263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Eğitim seti 3.sayı/39.41. </w:t>
      </w:r>
      <w:bookmarkStart w:id="0" w:name="_GoBack"/>
      <w:bookmarkEnd w:id="0"/>
      <w:r w:rsidRPr="00B32639">
        <w:rPr>
          <w:rFonts w:ascii="Comic Sans MS" w:hAnsi="Comic Sans MS"/>
          <w:sz w:val="20"/>
          <w:szCs w:val="20"/>
        </w:rPr>
        <w:t>sayfa yönergeler doğrultusunda yapılır.</w:t>
      </w:r>
      <w:r w:rsidRPr="00B32639">
        <w:rPr>
          <w:rFonts w:ascii="Comic Sans MS" w:hAnsi="Comic Sans MS"/>
          <w:sz w:val="20"/>
          <w:szCs w:val="20"/>
        </w:rPr>
        <w:tab/>
      </w:r>
    </w:p>
    <w:sectPr w:rsidR="009549EF" w:rsidRPr="00B32639" w:rsidSect="00497BC7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9EF" w:rsidRDefault="009549EF" w:rsidP="00806A98">
      <w:pPr>
        <w:spacing w:after="0" w:line="240" w:lineRule="auto"/>
      </w:pPr>
      <w:r>
        <w:separator/>
      </w:r>
    </w:p>
  </w:endnote>
  <w:endnote w:type="continuationSeparator" w:id="0">
    <w:p w:rsidR="009549EF" w:rsidRDefault="009549EF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9EF" w:rsidRDefault="009549EF">
    <w:pPr>
      <w:pStyle w:val="Footer"/>
    </w:pPr>
  </w:p>
  <w:p w:rsidR="009549EF" w:rsidRDefault="009549EF">
    <w:pPr>
      <w:pStyle w:val="Footer"/>
    </w:pPr>
  </w:p>
  <w:p w:rsidR="009549EF" w:rsidRDefault="009549EF" w:rsidP="005F1A17">
    <w:pPr>
      <w:pStyle w:val="Footer"/>
      <w:tabs>
        <w:tab w:val="clear" w:pos="4536"/>
        <w:tab w:val="clear" w:pos="9072"/>
        <w:tab w:val="left" w:pos="853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9EF" w:rsidRDefault="009549EF" w:rsidP="00806A98">
      <w:pPr>
        <w:spacing w:after="0" w:line="240" w:lineRule="auto"/>
      </w:pPr>
      <w:r>
        <w:separator/>
      </w:r>
    </w:p>
  </w:footnote>
  <w:footnote w:type="continuationSeparator" w:id="0">
    <w:p w:rsidR="009549EF" w:rsidRDefault="009549EF" w:rsidP="00806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9EF" w:rsidRDefault="009549EF" w:rsidP="00941409">
    <w:pPr>
      <w:pStyle w:val="Header"/>
      <w:tabs>
        <w:tab w:val="clear" w:pos="4536"/>
        <w:tab w:val="clear" w:pos="9072"/>
        <w:tab w:val="left" w:pos="895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44398"/>
    <w:rsid w:val="000614C2"/>
    <w:rsid w:val="00075639"/>
    <w:rsid w:val="00077BA6"/>
    <w:rsid w:val="000867DE"/>
    <w:rsid w:val="000C36FB"/>
    <w:rsid w:val="000D3F74"/>
    <w:rsid w:val="000E684E"/>
    <w:rsid w:val="000F3B1A"/>
    <w:rsid w:val="00113F35"/>
    <w:rsid w:val="00122D27"/>
    <w:rsid w:val="0013434C"/>
    <w:rsid w:val="0014736D"/>
    <w:rsid w:val="0015787C"/>
    <w:rsid w:val="001644E9"/>
    <w:rsid w:val="00165788"/>
    <w:rsid w:val="0018560E"/>
    <w:rsid w:val="00190CC9"/>
    <w:rsid w:val="001A45E0"/>
    <w:rsid w:val="001D0122"/>
    <w:rsid w:val="001D36C0"/>
    <w:rsid w:val="001F341C"/>
    <w:rsid w:val="001F4B0C"/>
    <w:rsid w:val="002134AD"/>
    <w:rsid w:val="00216154"/>
    <w:rsid w:val="00217ACA"/>
    <w:rsid w:val="002201E3"/>
    <w:rsid w:val="00230597"/>
    <w:rsid w:val="00264C62"/>
    <w:rsid w:val="002A1BCC"/>
    <w:rsid w:val="002B5687"/>
    <w:rsid w:val="002C2938"/>
    <w:rsid w:val="002C40DB"/>
    <w:rsid w:val="002F6378"/>
    <w:rsid w:val="0030759F"/>
    <w:rsid w:val="003268E4"/>
    <w:rsid w:val="00334640"/>
    <w:rsid w:val="003A2AC5"/>
    <w:rsid w:val="003C0F4A"/>
    <w:rsid w:val="003C2D3A"/>
    <w:rsid w:val="003E254C"/>
    <w:rsid w:val="0041178E"/>
    <w:rsid w:val="00411C7A"/>
    <w:rsid w:val="00430623"/>
    <w:rsid w:val="00431154"/>
    <w:rsid w:val="00436F22"/>
    <w:rsid w:val="0044023C"/>
    <w:rsid w:val="00445C4B"/>
    <w:rsid w:val="00446ED2"/>
    <w:rsid w:val="00455396"/>
    <w:rsid w:val="00486F03"/>
    <w:rsid w:val="00497BC7"/>
    <w:rsid w:val="004A702C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5E2471"/>
    <w:rsid w:val="005E6DB2"/>
    <w:rsid w:val="005F1A17"/>
    <w:rsid w:val="005F592D"/>
    <w:rsid w:val="00606435"/>
    <w:rsid w:val="0064489B"/>
    <w:rsid w:val="00660797"/>
    <w:rsid w:val="006836CC"/>
    <w:rsid w:val="006B2ADF"/>
    <w:rsid w:val="006D28C4"/>
    <w:rsid w:val="006D6401"/>
    <w:rsid w:val="006E0811"/>
    <w:rsid w:val="006E2933"/>
    <w:rsid w:val="007369DD"/>
    <w:rsid w:val="00741A9F"/>
    <w:rsid w:val="00752E46"/>
    <w:rsid w:val="00761E78"/>
    <w:rsid w:val="00764F63"/>
    <w:rsid w:val="007706DB"/>
    <w:rsid w:val="00781892"/>
    <w:rsid w:val="00790052"/>
    <w:rsid w:val="007F64A4"/>
    <w:rsid w:val="00801C8B"/>
    <w:rsid w:val="00803139"/>
    <w:rsid w:val="00806A98"/>
    <w:rsid w:val="00823B31"/>
    <w:rsid w:val="00845990"/>
    <w:rsid w:val="0085733F"/>
    <w:rsid w:val="008637FB"/>
    <w:rsid w:val="0086771A"/>
    <w:rsid w:val="00890E89"/>
    <w:rsid w:val="008978B2"/>
    <w:rsid w:val="008A6C01"/>
    <w:rsid w:val="008B7296"/>
    <w:rsid w:val="008D43FE"/>
    <w:rsid w:val="008D7AF6"/>
    <w:rsid w:val="008E20FE"/>
    <w:rsid w:val="0091208C"/>
    <w:rsid w:val="00914F9C"/>
    <w:rsid w:val="009172DB"/>
    <w:rsid w:val="009269FC"/>
    <w:rsid w:val="009319CC"/>
    <w:rsid w:val="009367C8"/>
    <w:rsid w:val="009402F1"/>
    <w:rsid w:val="00941409"/>
    <w:rsid w:val="00942E94"/>
    <w:rsid w:val="009549EF"/>
    <w:rsid w:val="00954DBC"/>
    <w:rsid w:val="00972BF9"/>
    <w:rsid w:val="009A20AC"/>
    <w:rsid w:val="009A586A"/>
    <w:rsid w:val="00A0112F"/>
    <w:rsid w:val="00A07D0F"/>
    <w:rsid w:val="00A108C6"/>
    <w:rsid w:val="00A10CBE"/>
    <w:rsid w:val="00A10F33"/>
    <w:rsid w:val="00A137A6"/>
    <w:rsid w:val="00A16277"/>
    <w:rsid w:val="00A17EBF"/>
    <w:rsid w:val="00A40EA4"/>
    <w:rsid w:val="00A62724"/>
    <w:rsid w:val="00A8153E"/>
    <w:rsid w:val="00A85CB0"/>
    <w:rsid w:val="00A93841"/>
    <w:rsid w:val="00A94813"/>
    <w:rsid w:val="00AC3BEF"/>
    <w:rsid w:val="00AD00DF"/>
    <w:rsid w:val="00AE611F"/>
    <w:rsid w:val="00AF4335"/>
    <w:rsid w:val="00B131D1"/>
    <w:rsid w:val="00B16273"/>
    <w:rsid w:val="00B32639"/>
    <w:rsid w:val="00B521D7"/>
    <w:rsid w:val="00B64698"/>
    <w:rsid w:val="00B87098"/>
    <w:rsid w:val="00B91ADF"/>
    <w:rsid w:val="00B93F52"/>
    <w:rsid w:val="00BA482B"/>
    <w:rsid w:val="00BA782F"/>
    <w:rsid w:val="00BB3A48"/>
    <w:rsid w:val="00BC6104"/>
    <w:rsid w:val="00BE067A"/>
    <w:rsid w:val="00C110B3"/>
    <w:rsid w:val="00C22BE6"/>
    <w:rsid w:val="00C36EE1"/>
    <w:rsid w:val="00C3789F"/>
    <w:rsid w:val="00C644FA"/>
    <w:rsid w:val="00C66B23"/>
    <w:rsid w:val="00C71617"/>
    <w:rsid w:val="00C903B4"/>
    <w:rsid w:val="00CA20A7"/>
    <w:rsid w:val="00CD19CF"/>
    <w:rsid w:val="00CE6E6F"/>
    <w:rsid w:val="00D15980"/>
    <w:rsid w:val="00D77981"/>
    <w:rsid w:val="00D87FF8"/>
    <w:rsid w:val="00D94A26"/>
    <w:rsid w:val="00E1402F"/>
    <w:rsid w:val="00E40104"/>
    <w:rsid w:val="00E4402B"/>
    <w:rsid w:val="00E47557"/>
    <w:rsid w:val="00E53337"/>
    <w:rsid w:val="00E823BB"/>
    <w:rsid w:val="00E8439E"/>
    <w:rsid w:val="00E9611D"/>
    <w:rsid w:val="00EA64AE"/>
    <w:rsid w:val="00EC6C15"/>
    <w:rsid w:val="00ED34F9"/>
    <w:rsid w:val="00ED6BD1"/>
    <w:rsid w:val="00ED7DEF"/>
    <w:rsid w:val="00EE47F4"/>
    <w:rsid w:val="00EF1A06"/>
    <w:rsid w:val="00F25426"/>
    <w:rsid w:val="00F300A9"/>
    <w:rsid w:val="00F36844"/>
    <w:rsid w:val="00F41E99"/>
    <w:rsid w:val="00F53DE0"/>
    <w:rsid w:val="00F561B3"/>
    <w:rsid w:val="00F61B8B"/>
    <w:rsid w:val="00F875E3"/>
    <w:rsid w:val="00F91FFA"/>
    <w:rsid w:val="00F92AFE"/>
    <w:rsid w:val="00F93C0D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B3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16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3</Pages>
  <Words>197</Words>
  <Characters>1124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10</cp:revision>
  <dcterms:created xsi:type="dcterms:W3CDTF">2016-06-14T14:56:00Z</dcterms:created>
  <dcterms:modified xsi:type="dcterms:W3CDTF">2016-08-30T12:20:00Z</dcterms:modified>
</cp:coreProperties>
</file>